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019" w:rsidRDefault="00905019">
      <w:r>
        <w:t>Adı Soyadı:………………………………………..</w:t>
      </w:r>
    </w:p>
    <w:p w:rsidR="00905019" w:rsidRPr="0074534A" w:rsidRDefault="00905019" w:rsidP="0074534A">
      <w:pPr>
        <w:jc w:val="center"/>
        <w:rPr>
          <w:b/>
        </w:rPr>
      </w:pPr>
      <w:r w:rsidRPr="0074534A">
        <w:rPr>
          <w:b/>
        </w:rPr>
        <w:t>KONU DEĞERLENDİRME</w:t>
      </w:r>
      <w:r>
        <w:rPr>
          <w:b/>
        </w:rPr>
        <w:t>-2</w:t>
      </w:r>
    </w:p>
    <w:p w:rsidR="00905019" w:rsidRPr="00896DB7" w:rsidRDefault="00905019" w:rsidP="00ED06C8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A</w:t>
      </w:r>
      <w:r w:rsidRPr="00896DB7">
        <w:rPr>
          <w:rFonts w:ascii="Trebuchet MS" w:hAnsi="Trebuchet MS"/>
          <w:b/>
        </w:rPr>
        <w:t>. Aşağıda verilen cümlelerden doğru olanın başına “D”, yanlış olanın başına “Y” harfi yazınız.</w:t>
      </w:r>
    </w:p>
    <w:p w:rsidR="00905019" w:rsidRDefault="00905019" w:rsidP="00ED06C8"/>
    <w:p w:rsidR="00905019" w:rsidRPr="00896DB7" w:rsidRDefault="00905019" w:rsidP="000034BD">
      <w:pPr>
        <w:spacing w:line="276" w:lineRule="auto"/>
      </w:pPr>
      <w:r w:rsidRPr="00896DB7">
        <w:t xml:space="preserve">[    ]  </w:t>
      </w:r>
      <w:r>
        <w:t>Maddeler, erime ve katılaşma özellikleri kullanılarak şekillendirilebilir.</w:t>
      </w:r>
    </w:p>
    <w:p w:rsidR="00905019" w:rsidRPr="00896DB7" w:rsidRDefault="00905019" w:rsidP="000034BD">
      <w:pPr>
        <w:spacing w:line="276" w:lineRule="auto"/>
      </w:pPr>
      <w:r w:rsidRPr="00896DB7">
        <w:t xml:space="preserve">[    ]  </w:t>
      </w:r>
      <w:r>
        <w:t>Demir ve bakır cevheri doğal maddedir.</w:t>
      </w:r>
    </w:p>
    <w:p w:rsidR="00905019" w:rsidRPr="00896DB7" w:rsidRDefault="00905019" w:rsidP="000034BD">
      <w:pPr>
        <w:spacing w:line="276" w:lineRule="auto"/>
      </w:pPr>
      <w:r w:rsidRPr="00896DB7">
        <w:t xml:space="preserve">[    ]  </w:t>
      </w:r>
      <w:r>
        <w:t>Isı termometre ile ölçülür.</w:t>
      </w:r>
    </w:p>
    <w:p w:rsidR="00905019" w:rsidRPr="00896DB7" w:rsidRDefault="00905019" w:rsidP="000034BD">
      <w:pPr>
        <w:spacing w:line="276" w:lineRule="auto"/>
      </w:pPr>
      <w:r w:rsidRPr="00896DB7">
        <w:t xml:space="preserve">[    ]  </w:t>
      </w:r>
      <w:r>
        <w:t>İnsanlar ve doğa maddeyi değiştirebilir.</w:t>
      </w:r>
    </w:p>
    <w:p w:rsidR="00905019" w:rsidRPr="00896DB7" w:rsidRDefault="00905019" w:rsidP="000034BD">
      <w:pPr>
        <w:spacing w:line="276" w:lineRule="auto"/>
      </w:pPr>
      <w:r w:rsidRPr="00896DB7">
        <w:t xml:space="preserve">[    ]  </w:t>
      </w:r>
      <w:r>
        <w:t>Maddenin görülebilir ve hissedilebilir özelliklerini duyu organlarımızla algılayabiliriz.</w:t>
      </w:r>
    </w:p>
    <w:p w:rsidR="00905019" w:rsidRDefault="00905019" w:rsidP="000034BD">
      <w:pPr>
        <w:spacing w:line="276" w:lineRule="auto"/>
      </w:pPr>
      <w:r w:rsidRPr="00896DB7">
        <w:t xml:space="preserve">[    ]  </w:t>
      </w:r>
      <w:r>
        <w:t>Sıcaklıkları farklı iki ortam arasındaki ısı akışı gözlenemez ancak ortamların sıcaklıklarındaki değişim ölçülerek, ısı akışı tespit edilebilir.</w:t>
      </w:r>
    </w:p>
    <w:p w:rsidR="00905019" w:rsidRDefault="00905019">
      <w:pPr>
        <w:rPr>
          <w:rFonts w:ascii="Trebuchet MS" w:hAnsi="Trebuchet MS"/>
          <w:b/>
        </w:rPr>
      </w:pPr>
    </w:p>
    <w:p w:rsidR="00905019" w:rsidRDefault="00905019">
      <w:pPr>
        <w:rPr>
          <w:rFonts w:ascii="Trebuchet MS" w:hAnsi="Trebuchet MS"/>
          <w:b/>
        </w:rPr>
      </w:pPr>
    </w:p>
    <w:p w:rsidR="00905019" w:rsidRPr="00896DB7" w:rsidRDefault="00905019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B</w:t>
      </w:r>
      <w:r w:rsidRPr="00896DB7">
        <w:rPr>
          <w:rFonts w:ascii="Trebuchet MS" w:hAnsi="Trebuchet MS"/>
          <w:b/>
        </w:rPr>
        <w:t xml:space="preserve">. </w:t>
      </w:r>
      <w:r>
        <w:rPr>
          <w:rFonts w:ascii="Trebuchet MS" w:hAnsi="Trebuchet MS"/>
          <w:b/>
        </w:rPr>
        <w:t>Aşağıda verilen soruların cevaplarını altlarındaki boşluklara yazınız.</w:t>
      </w:r>
    </w:p>
    <w:p w:rsidR="00905019" w:rsidRDefault="00905019"/>
    <w:p w:rsidR="00905019" w:rsidRDefault="00905019" w:rsidP="00896DB7">
      <w:pPr>
        <w:spacing w:line="360" w:lineRule="auto"/>
      </w:pPr>
      <w:r w:rsidRPr="00896DB7">
        <w:rPr>
          <w:b/>
        </w:rPr>
        <w:t>1.</w:t>
      </w:r>
      <w:r>
        <w:t xml:space="preserve"> Eritilip kalıba dökülerek şekillendirilen ürünlere 5 örnek veriniz.</w:t>
      </w:r>
    </w:p>
    <w:p w:rsidR="00905019" w:rsidRDefault="00905019" w:rsidP="00896DB7">
      <w:pPr>
        <w:spacing w:line="360" w:lineRule="auto"/>
      </w:pPr>
      <w:r>
        <w:t>…………………………………………………………………………………….………………………….</w:t>
      </w:r>
    </w:p>
    <w:p w:rsidR="00905019" w:rsidRDefault="00905019" w:rsidP="00896DB7">
      <w:pPr>
        <w:spacing w:line="360" w:lineRule="auto"/>
      </w:pPr>
      <w:r w:rsidRPr="00896DB7">
        <w:rPr>
          <w:b/>
        </w:rPr>
        <w:t>2.</w:t>
      </w:r>
      <w:r>
        <w:t xml:space="preserve"> Maddelerin ısı vermesi ve alması madde üzerinde ne gibi değişikliklere sebep olur?</w:t>
      </w:r>
    </w:p>
    <w:p w:rsidR="00905019" w:rsidRDefault="00905019" w:rsidP="00896DB7">
      <w:pPr>
        <w:spacing w:line="360" w:lineRule="auto"/>
      </w:pPr>
      <w:r>
        <w:t>………………………………………………………………………..………………………………………</w:t>
      </w:r>
    </w:p>
    <w:p w:rsidR="00905019" w:rsidRDefault="00905019" w:rsidP="00896DB7">
      <w:pPr>
        <w:spacing w:line="360" w:lineRule="auto"/>
      </w:pPr>
      <w:r w:rsidRPr="00896DB7">
        <w:rPr>
          <w:b/>
        </w:rPr>
        <w:t>3</w:t>
      </w:r>
      <w:r>
        <w:t>. Hangi etkenlerin maddeler üzerinde tahrip edici etkisi vardır?</w:t>
      </w:r>
    </w:p>
    <w:p w:rsidR="00905019" w:rsidRDefault="00905019" w:rsidP="00896DB7">
      <w:pPr>
        <w:spacing w:line="360" w:lineRule="auto"/>
      </w:pPr>
      <w:r>
        <w:t>………………………………………………………………………………………………………………..</w:t>
      </w:r>
    </w:p>
    <w:p w:rsidR="00905019" w:rsidRDefault="00905019" w:rsidP="00896DB7">
      <w:pPr>
        <w:spacing w:line="360" w:lineRule="auto"/>
      </w:pPr>
      <w:r w:rsidRPr="00896DB7">
        <w:rPr>
          <w:b/>
        </w:rPr>
        <w:t>4.</w:t>
      </w:r>
      <w:r>
        <w:t xml:space="preserve"> Doğal, işlenmiş ve yapay maddelere üçer örnek veriniz.</w:t>
      </w:r>
    </w:p>
    <w:p w:rsidR="00905019" w:rsidRDefault="00905019" w:rsidP="00896DB7">
      <w:pPr>
        <w:spacing w:line="360" w:lineRule="auto"/>
      </w:pPr>
      <w:r>
        <w:t>………………………………………………………………………………………………………………..</w:t>
      </w:r>
    </w:p>
    <w:p w:rsidR="00905019" w:rsidRDefault="00905019" w:rsidP="00896DB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1.8pt;margin-top:8.45pt;width:144.75pt;height:130.55pt;z-index:251658240">
            <v:textbox style="mso-next-textbox:#_x0000_s1026">
              <w:txbxContent>
                <w:p w:rsidR="00905019" w:rsidRDefault="00905019" w:rsidP="000034BD">
                  <w:pPr>
                    <w:shd w:val="clear" w:color="auto" w:fill="FFFF0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a.buz</w:t>
                  </w:r>
                </w:p>
                <w:p w:rsidR="00905019" w:rsidRDefault="00905019" w:rsidP="000034BD">
                  <w:pPr>
                    <w:shd w:val="clear" w:color="auto" w:fill="FFFF0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b.yapay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</w:p>
                <w:p w:rsidR="00905019" w:rsidRDefault="00905019" w:rsidP="000034BD">
                  <w:pPr>
                    <w:shd w:val="clear" w:color="auto" w:fill="FFFF0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c.işlenmiş</w:t>
                  </w:r>
                </w:p>
                <w:p w:rsidR="00905019" w:rsidRDefault="00905019" w:rsidP="000034BD">
                  <w:pPr>
                    <w:shd w:val="clear" w:color="auto" w:fill="FFFF0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ç.doğal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</w:p>
                <w:p w:rsidR="00905019" w:rsidRDefault="00905019" w:rsidP="000034BD">
                  <w:pPr>
                    <w:shd w:val="clear" w:color="auto" w:fill="FFFF0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d.hal değişikliği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ab/>
                  </w:r>
                </w:p>
                <w:p w:rsidR="00905019" w:rsidRPr="00896DB7" w:rsidRDefault="00905019" w:rsidP="000034BD">
                  <w:pPr>
                    <w:shd w:val="clear" w:color="auto" w:fill="FFFF0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e.gaz</w:t>
                  </w:r>
                </w:p>
              </w:txbxContent>
            </v:textbox>
          </v:shape>
        </w:pict>
      </w:r>
    </w:p>
    <w:p w:rsidR="00905019" w:rsidRPr="00896DB7" w:rsidRDefault="00905019" w:rsidP="00896DB7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C</w:t>
      </w:r>
      <w:r w:rsidRPr="00896DB7">
        <w:rPr>
          <w:rFonts w:ascii="Trebuchet MS" w:hAnsi="Trebuchet MS"/>
          <w:b/>
        </w:rPr>
        <w:t xml:space="preserve">. Aşağıda </w:t>
      </w:r>
      <w:r>
        <w:rPr>
          <w:rFonts w:ascii="Trebuchet MS" w:hAnsi="Trebuchet MS"/>
          <w:b/>
        </w:rPr>
        <w:t>cümlelerle doğru kavramı eşleştiriniz.</w:t>
      </w:r>
    </w:p>
    <w:p w:rsidR="00905019" w:rsidRDefault="00905019"/>
    <w:p w:rsidR="00905019" w:rsidRDefault="00905019" w:rsidP="000034BD">
      <w:pPr>
        <w:spacing w:line="276" w:lineRule="auto"/>
      </w:pPr>
      <w:r>
        <w:t xml:space="preserve">{….} </w:t>
      </w:r>
      <w:r w:rsidRPr="000034BD">
        <w:rPr>
          <w:b/>
        </w:rPr>
        <w:t>1.</w:t>
      </w:r>
      <w:r>
        <w:t xml:space="preserve"> Maddelerin insan eli değmemiş tabiatta bulunan şeklidir.</w:t>
      </w:r>
    </w:p>
    <w:p w:rsidR="00905019" w:rsidRDefault="00905019" w:rsidP="000034BD">
      <w:pPr>
        <w:spacing w:line="276" w:lineRule="auto"/>
      </w:pPr>
      <w:r>
        <w:t xml:space="preserve">{….} </w:t>
      </w:r>
      <w:r w:rsidRPr="000034BD">
        <w:rPr>
          <w:b/>
        </w:rPr>
        <w:t>2.</w:t>
      </w:r>
      <w:r>
        <w:t xml:space="preserve"> Doğadaki maddelerin ürün haline dönüştürülmüş şekli.</w:t>
      </w:r>
    </w:p>
    <w:p w:rsidR="00905019" w:rsidRDefault="00905019" w:rsidP="000034BD">
      <w:pPr>
        <w:spacing w:line="276" w:lineRule="auto"/>
      </w:pPr>
      <w:r>
        <w:t xml:space="preserve">{….} </w:t>
      </w:r>
      <w:r w:rsidRPr="000034BD">
        <w:rPr>
          <w:b/>
        </w:rPr>
        <w:t>3.</w:t>
      </w:r>
      <w:r>
        <w:t xml:space="preserve"> Doğadaki örneklerine benzetilerek insan eliyle yapılan maddeler.</w:t>
      </w:r>
    </w:p>
    <w:p w:rsidR="00905019" w:rsidRDefault="00905019" w:rsidP="000034BD">
      <w:pPr>
        <w:spacing w:line="276" w:lineRule="auto"/>
      </w:pPr>
      <w:r>
        <w:t xml:space="preserve">{….} </w:t>
      </w:r>
      <w:r w:rsidRPr="000034BD">
        <w:rPr>
          <w:b/>
        </w:rPr>
        <w:t>4.</w:t>
      </w:r>
      <w:r>
        <w:t xml:space="preserve"> Isının maddelerde meydana getirdiği etkilerden biridir.</w:t>
      </w:r>
    </w:p>
    <w:p w:rsidR="00905019" w:rsidRDefault="00905019" w:rsidP="000034BD">
      <w:pPr>
        <w:spacing w:line="276" w:lineRule="auto"/>
      </w:pPr>
      <w:r>
        <w:t xml:space="preserve">{….} </w:t>
      </w:r>
      <w:r w:rsidRPr="000034BD">
        <w:rPr>
          <w:b/>
        </w:rPr>
        <w:t>5.</w:t>
      </w:r>
      <w:r>
        <w:t xml:space="preserve"> Maddenin hallerinden biridir.</w:t>
      </w:r>
    </w:p>
    <w:p w:rsidR="00905019" w:rsidRDefault="00905019" w:rsidP="000034BD">
      <w:pPr>
        <w:spacing w:line="276" w:lineRule="auto"/>
      </w:pPr>
      <w:r>
        <w:t xml:space="preserve">{….} </w:t>
      </w:r>
      <w:r w:rsidRPr="000034BD">
        <w:rPr>
          <w:b/>
        </w:rPr>
        <w:t>6.</w:t>
      </w:r>
      <w:r>
        <w:t xml:space="preserve"> Suyun katı halidir.</w:t>
      </w:r>
    </w:p>
    <w:p w:rsidR="00905019" w:rsidRDefault="00905019" w:rsidP="0074534A"/>
    <w:p w:rsidR="00905019" w:rsidRPr="00896DB7" w:rsidRDefault="00905019" w:rsidP="000034BD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Ç</w:t>
      </w:r>
      <w:r w:rsidRPr="00896DB7">
        <w:rPr>
          <w:rFonts w:ascii="Trebuchet MS" w:hAnsi="Trebuchet MS"/>
          <w:b/>
        </w:rPr>
        <w:t>. Aşağıda verilen cümlelerden doğru olanın başına “D”, yanlış olanın başına “Y” harfi yazınız.</w:t>
      </w:r>
    </w:p>
    <w:p w:rsidR="00905019" w:rsidRDefault="00905019" w:rsidP="000034BD">
      <w:hyperlink r:id="rId4" w:history="1">
        <w:r>
          <w:rPr>
            <w:rStyle w:val="Hyperlink"/>
            <w:rFonts w:ascii="Verdana" w:hAnsi="Verdana"/>
            <w:sz w:val="15"/>
            <w:szCs w:val="15"/>
          </w:rPr>
          <w:t>www.sorubak.com</w:t>
        </w:r>
      </w:hyperlink>
    </w:p>
    <w:p w:rsidR="00905019" w:rsidRPr="00896DB7" w:rsidRDefault="00905019" w:rsidP="000034BD">
      <w:pPr>
        <w:spacing w:line="360" w:lineRule="auto"/>
      </w:pPr>
      <w:r w:rsidRPr="00896DB7">
        <w:t xml:space="preserve">[    ]  </w:t>
      </w:r>
      <w:r>
        <w:t>İnsanlar ve doğanın madde üzerindeki etkileri her zaman olumludur.</w:t>
      </w:r>
    </w:p>
    <w:p w:rsidR="00905019" w:rsidRPr="00896DB7" w:rsidRDefault="00905019" w:rsidP="000034BD">
      <w:pPr>
        <w:spacing w:line="360" w:lineRule="auto"/>
      </w:pPr>
      <w:r w:rsidRPr="00896DB7">
        <w:t xml:space="preserve">[    ]  </w:t>
      </w:r>
      <w:r>
        <w:t>Petrol, doğal maddedir.</w:t>
      </w:r>
    </w:p>
    <w:p w:rsidR="00905019" w:rsidRPr="00896DB7" w:rsidRDefault="00905019" w:rsidP="000034BD">
      <w:pPr>
        <w:spacing w:line="360" w:lineRule="auto"/>
      </w:pPr>
      <w:r w:rsidRPr="00896DB7">
        <w:t xml:space="preserve">[    ]  </w:t>
      </w:r>
      <w:r>
        <w:t>Isı alan katı maddeler eriyerek sıvı hale geçer.</w:t>
      </w:r>
    </w:p>
    <w:p w:rsidR="00905019" w:rsidRPr="00896DB7" w:rsidRDefault="00905019" w:rsidP="000034BD">
      <w:pPr>
        <w:spacing w:line="360" w:lineRule="auto"/>
      </w:pPr>
      <w:r w:rsidRPr="00896DB7">
        <w:t xml:space="preserve">[    ]  </w:t>
      </w:r>
      <w:r>
        <w:t>Bazı maddeler ısı etkisiyle bozunur.</w:t>
      </w:r>
    </w:p>
    <w:p w:rsidR="00905019" w:rsidRPr="00896DB7" w:rsidRDefault="00905019" w:rsidP="000034BD">
      <w:pPr>
        <w:spacing w:line="360" w:lineRule="auto"/>
      </w:pPr>
      <w:r w:rsidRPr="00896DB7">
        <w:t xml:space="preserve">[    ]  </w:t>
      </w:r>
      <w:r>
        <w:t>Isı bir maddedir.</w:t>
      </w:r>
    </w:p>
    <w:p w:rsidR="00905019" w:rsidRDefault="00905019" w:rsidP="000034BD">
      <w:pPr>
        <w:spacing w:line="360" w:lineRule="auto"/>
      </w:pPr>
      <w:r w:rsidRPr="00896DB7">
        <w:t xml:space="preserve">[    ]  </w:t>
      </w:r>
      <w:r>
        <w:t>Plastik ve benzin, işlenmiş maddeye örnek verilebilir.</w:t>
      </w:r>
    </w:p>
    <w:p w:rsidR="00905019" w:rsidRDefault="00905019" w:rsidP="000034BD">
      <w:pPr>
        <w:spacing w:line="360" w:lineRule="auto"/>
      </w:pPr>
      <w:r w:rsidRPr="00896DB7">
        <w:t xml:space="preserve">[    ]  </w:t>
      </w:r>
      <w:r>
        <w:t>Rüzgar ve yağmur, maddeyi tahrip eden doğal etkenlerdir.</w:t>
      </w:r>
    </w:p>
    <w:p w:rsidR="00905019" w:rsidRDefault="00905019" w:rsidP="000034BD">
      <w:pPr>
        <w:spacing w:line="360" w:lineRule="auto"/>
      </w:pPr>
      <w:r w:rsidRPr="00896DB7">
        <w:t xml:space="preserve">[    ]  </w:t>
      </w:r>
      <w:r>
        <w:t>Ağaçtan kesilmiş tomruk bir maddedir.</w:t>
      </w:r>
    </w:p>
    <w:sectPr w:rsidR="00905019" w:rsidSect="00896DB7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6DB7"/>
    <w:rsid w:val="000034BD"/>
    <w:rsid w:val="00403D1D"/>
    <w:rsid w:val="00593457"/>
    <w:rsid w:val="005A50F4"/>
    <w:rsid w:val="0062019A"/>
    <w:rsid w:val="006A1319"/>
    <w:rsid w:val="006B7C4D"/>
    <w:rsid w:val="0070779F"/>
    <w:rsid w:val="0074534A"/>
    <w:rsid w:val="00896DB7"/>
    <w:rsid w:val="008D2372"/>
    <w:rsid w:val="00905019"/>
    <w:rsid w:val="009C3C0F"/>
    <w:rsid w:val="00A1747A"/>
    <w:rsid w:val="00A74D33"/>
    <w:rsid w:val="00C22E05"/>
    <w:rsid w:val="00ED0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6DB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74D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312</Words>
  <Characters>1783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4</cp:revision>
  <dcterms:created xsi:type="dcterms:W3CDTF">2010-11-27T20:07:00Z</dcterms:created>
  <dcterms:modified xsi:type="dcterms:W3CDTF">2012-02-14T20:00:00Z</dcterms:modified>
</cp:coreProperties>
</file>